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BF46B" w14:textId="77777777" w:rsidR="00AE7F16" w:rsidRDefault="00AE7F16" w:rsidP="00AE7F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DYNELEY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fl.1443-51)</w:t>
      </w:r>
    </w:p>
    <w:p w14:paraId="51CC6DE8" w14:textId="77777777" w:rsidR="00AE7F16" w:rsidRDefault="00AE7F16" w:rsidP="00AE7F16">
      <w:pPr>
        <w:rPr>
          <w:rFonts w:ascii="Times New Roman" w:hAnsi="Times New Roman" w:cs="Times New Roman"/>
          <w:sz w:val="24"/>
          <w:szCs w:val="24"/>
        </w:rPr>
      </w:pPr>
    </w:p>
    <w:p w14:paraId="2AA15099" w14:textId="77777777" w:rsidR="00AE7F16" w:rsidRDefault="00AE7F16" w:rsidP="00AE7F16">
      <w:pPr>
        <w:rPr>
          <w:rFonts w:ascii="Times New Roman" w:hAnsi="Times New Roman" w:cs="Times New Roman"/>
          <w:sz w:val="24"/>
          <w:szCs w:val="24"/>
        </w:rPr>
      </w:pPr>
    </w:p>
    <w:p w14:paraId="099DC5F7" w14:textId="77777777" w:rsidR="00AE7F16" w:rsidRDefault="00AE7F16" w:rsidP="00AE7F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1443-51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the West Riding of Yorkshire.</w:t>
      </w:r>
    </w:p>
    <w:p w14:paraId="04C05A0B" w14:textId="77777777" w:rsidR="00AE7F16" w:rsidRDefault="00AE7F16" w:rsidP="00AE7F16">
      <w:pPr>
        <w:ind w:left="1440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 xml:space="preserve">(“The Clerks of the Counties 1360-1960” compiled by Sir Edgar </w:t>
      </w:r>
      <w:r w:rsidRPr="00A851A4">
        <w:rPr>
          <w:rFonts w:ascii="Times New Roman" w:hAnsi="Times New Roman" w:cs="Times New Roman"/>
          <w:sz w:val="24"/>
          <w:szCs w:val="24"/>
        </w:rPr>
        <w:t xml:space="preserve">Stephens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851A4">
        <w:rPr>
          <w:rFonts w:ascii="Times New Roman" w:hAnsi="Times New Roman" w:cs="Times New Roman"/>
          <w:sz w:val="24"/>
          <w:szCs w:val="24"/>
        </w:rPr>
        <w:t>ub. by The Society of Clerks of the Peace of Counties and Clerks of County Councils,1961 p.1</w:t>
      </w:r>
      <w:r>
        <w:rPr>
          <w:rFonts w:ascii="Times New Roman" w:hAnsi="Times New Roman" w:cs="Times New Roman"/>
          <w:sz w:val="24"/>
          <w:szCs w:val="24"/>
        </w:rPr>
        <w:t>90</w:t>
      </w:r>
      <w:r w:rsidRPr="00A851A4">
        <w:rPr>
          <w:rFonts w:ascii="Times New Roman" w:hAnsi="Times New Roman" w:cs="Times New Roman"/>
          <w:sz w:val="24"/>
          <w:szCs w:val="24"/>
        </w:rPr>
        <w:t>).</w:t>
      </w:r>
    </w:p>
    <w:p w14:paraId="624B0C25" w14:textId="77777777" w:rsidR="00AE7F16" w:rsidRDefault="00AE7F16" w:rsidP="00AE7F16">
      <w:pPr>
        <w:rPr>
          <w:rFonts w:ascii="Times New Roman" w:hAnsi="Times New Roman" w:cs="Times New Roman"/>
          <w:sz w:val="24"/>
          <w:szCs w:val="24"/>
        </w:rPr>
      </w:pPr>
    </w:p>
    <w:p w14:paraId="741DD176" w14:textId="77777777" w:rsidR="00AE7F16" w:rsidRDefault="00AE7F16" w:rsidP="00AE7F16">
      <w:pPr>
        <w:rPr>
          <w:rFonts w:ascii="Times New Roman" w:hAnsi="Times New Roman" w:cs="Times New Roman"/>
          <w:sz w:val="24"/>
          <w:szCs w:val="24"/>
        </w:rPr>
      </w:pPr>
    </w:p>
    <w:p w14:paraId="36F99CE5" w14:textId="77777777" w:rsidR="00AE7F16" w:rsidRDefault="00AE7F16" w:rsidP="00AE7F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2018</w:t>
      </w:r>
    </w:p>
    <w:p w14:paraId="34F4B685" w14:textId="77777777" w:rsidR="006B2F86" w:rsidRPr="00E71FC3" w:rsidRDefault="00AE7F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CEEE5" w14:textId="77777777" w:rsidR="00AE7F16" w:rsidRDefault="00AE7F16" w:rsidP="00E71FC3">
      <w:r>
        <w:separator/>
      </w:r>
    </w:p>
  </w:endnote>
  <w:endnote w:type="continuationSeparator" w:id="0">
    <w:p w14:paraId="18EEBA7C" w14:textId="77777777" w:rsidR="00AE7F16" w:rsidRDefault="00AE7F1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5C7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AD2FA" w14:textId="77777777" w:rsidR="00AE7F16" w:rsidRDefault="00AE7F16" w:rsidP="00E71FC3">
      <w:r>
        <w:separator/>
      </w:r>
    </w:p>
  </w:footnote>
  <w:footnote w:type="continuationSeparator" w:id="0">
    <w:p w14:paraId="66BCE645" w14:textId="77777777" w:rsidR="00AE7F16" w:rsidRDefault="00AE7F1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16"/>
    <w:rsid w:val="001A7C09"/>
    <w:rsid w:val="00577BD5"/>
    <w:rsid w:val="00656CBA"/>
    <w:rsid w:val="006A1F77"/>
    <w:rsid w:val="00733BE7"/>
    <w:rsid w:val="00AB52E8"/>
    <w:rsid w:val="00AE7F1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6A4E6"/>
  <w15:chartTrackingRefBased/>
  <w15:docId w15:val="{8844D41F-A873-46DB-A4AA-37DA753D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7F16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2019-01-16T21:21:00Z</dcterms:created>
  <dcterms:modified xsi:type="dcterms:W3CDTF">2019-01-16T21:22:00Z</dcterms:modified>
</cp:coreProperties>
</file>